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094FE55B" w:rsidR="004C67E0" w:rsidRPr="00D130A7" w:rsidRDefault="009701F2" w:rsidP="006354A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>
        <w:rPr>
          <w:rFonts w:ascii="Arial" w:hAnsi="Arial" w:cs="Arial"/>
          <w:b/>
          <w:sz w:val="24"/>
          <w:szCs w:val="24"/>
        </w:rPr>
        <w:t>3GPP TSG-RAN WG4 Meeting #97</w:t>
      </w:r>
      <w:r w:rsidR="00B26074">
        <w:rPr>
          <w:rFonts w:ascii="Arial" w:hAnsi="Arial" w:cs="Arial" w:hint="eastAsia"/>
          <w:b/>
          <w:sz w:val="24"/>
          <w:szCs w:val="24"/>
          <w:lang w:eastAsia="ja-JP"/>
        </w:rPr>
        <w:t>-e</w:t>
      </w:r>
      <w:r w:rsidR="004C67E0" w:rsidRPr="004C67E0">
        <w:rPr>
          <w:rFonts w:ascii="Arial" w:hAnsi="Arial" w:cs="Arial"/>
          <w:b/>
          <w:sz w:val="24"/>
          <w:szCs w:val="24"/>
        </w:rPr>
        <w:tab/>
      </w:r>
      <w:r w:rsidR="002517C4">
        <w:rPr>
          <w:rFonts w:ascii="Arial" w:hAnsi="Arial" w:cs="Arial"/>
          <w:b/>
          <w:sz w:val="24"/>
          <w:szCs w:val="24"/>
        </w:rPr>
        <w:t>R4-</w:t>
      </w:r>
      <w:r w:rsidR="006B007B">
        <w:rPr>
          <w:rFonts w:ascii="Arial" w:hAnsi="Arial" w:cs="Arial" w:hint="eastAsia"/>
          <w:b/>
          <w:sz w:val="24"/>
          <w:szCs w:val="24"/>
          <w:lang w:eastAsia="ja-JP"/>
        </w:rPr>
        <w:t>2015310</w:t>
      </w:r>
      <w:bookmarkStart w:id="1" w:name="_GoBack"/>
      <w:bookmarkEnd w:id="1"/>
    </w:p>
    <w:p w14:paraId="60665374" w14:textId="1D701AC2" w:rsidR="00E414C6" w:rsidRPr="00D130A7" w:rsidRDefault="00B26074" w:rsidP="00AC3951">
      <w:pPr>
        <w:tabs>
          <w:tab w:val="right" w:pos="9630"/>
        </w:tabs>
        <w:spacing w:after="0"/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9701F2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213548" w:rsidRPr="00C13890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9701F2">
        <w:rPr>
          <w:rFonts w:ascii="Arial" w:eastAsia="SimSun" w:hAnsi="Arial"/>
          <w:b/>
          <w:sz w:val="24"/>
          <w:szCs w:val="24"/>
          <w:lang w:eastAsia="zh-CN"/>
        </w:rPr>
        <w:t>13 Nov</w:t>
      </w:r>
      <w:r w:rsidR="00C57E8F">
        <w:rPr>
          <w:rFonts w:ascii="Arial" w:eastAsia="SimSun" w:hAnsi="Arial"/>
          <w:b/>
          <w:sz w:val="24"/>
          <w:szCs w:val="24"/>
          <w:lang w:eastAsia="zh-CN"/>
        </w:rPr>
        <w:t>.</w:t>
      </w:r>
      <w:r w:rsidR="00152C08">
        <w:rPr>
          <w:rFonts w:ascii="Arial" w:eastAsia="SimSun" w:hAnsi="Arial"/>
          <w:b/>
          <w:sz w:val="24"/>
          <w:szCs w:val="24"/>
          <w:lang w:eastAsia="zh-CN"/>
        </w:rPr>
        <w:t>, 2020</w:t>
      </w:r>
    </w:p>
    <w:p w14:paraId="5C98555D" w14:textId="0CE13413" w:rsidR="00214859" w:rsidRPr="00D130A7" w:rsidRDefault="00214859" w:rsidP="006354A8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9701F2">
        <w:rPr>
          <w:rFonts w:ascii="Arial" w:hAnsi="Arial" w:hint="eastAsia"/>
          <w:sz w:val="24"/>
          <w:lang w:val="en-US" w:eastAsia="ja-JP"/>
        </w:rPr>
        <w:t>12.4.1</w:t>
      </w:r>
    </w:p>
    <w:p w14:paraId="5B0FC1DA" w14:textId="77777777" w:rsidR="0081689A" w:rsidRPr="00891A01" w:rsidRDefault="0081689A" w:rsidP="006354A8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49FC635" w:rsidR="00FA6851" w:rsidRPr="00891A01" w:rsidRDefault="0081689A" w:rsidP="006354A8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0D718D">
        <w:rPr>
          <w:rFonts w:ascii="Arial" w:hAnsi="Arial"/>
          <w:sz w:val="24"/>
          <w:lang w:val="en-US" w:eastAsia="ja-JP"/>
        </w:rPr>
        <w:t>Views</w:t>
      </w:r>
      <w:r w:rsidR="002C2C7C">
        <w:rPr>
          <w:rFonts w:ascii="Arial" w:hAnsi="Arial" w:hint="eastAsia"/>
          <w:sz w:val="24"/>
          <w:lang w:val="en-US" w:eastAsia="ja-JP"/>
        </w:rPr>
        <w:t xml:space="preserve"> on </w:t>
      </w:r>
      <w:r w:rsidR="009701F2">
        <w:rPr>
          <w:rFonts w:ascii="Arial" w:hAnsi="Arial"/>
          <w:sz w:val="24"/>
          <w:lang w:val="en-US" w:eastAsia="ja-JP"/>
        </w:rPr>
        <w:t>PUCCH SCell Activation/Deactivation delay requirements</w:t>
      </w:r>
    </w:p>
    <w:p w14:paraId="5CBDDE9A" w14:textId="7B52FABA" w:rsidR="0081689A" w:rsidRPr="00891A01" w:rsidRDefault="0081689A" w:rsidP="006354A8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74067373" w:rsidR="00906173" w:rsidRDefault="00906173" w:rsidP="00B90595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08BCA698" w14:textId="26B82B29" w:rsidR="00FB12E9" w:rsidRDefault="00FB12E9" w:rsidP="00FB12E9">
      <w:pPr>
        <w:jc w:val="both"/>
        <w:rPr>
          <w:lang w:eastAsia="ja-JP"/>
        </w:rPr>
      </w:pPr>
      <w:r>
        <w:rPr>
          <w:rFonts w:ascii="ＭＳ Ｐゴシック" w:eastAsia="ＭＳ Ｐゴシック" w:hAnsi="ＭＳ Ｐゴシック" w:cs="ＭＳ Ｐゴシック"/>
          <w:noProof/>
          <w:sz w:val="24"/>
          <w:szCs w:val="24"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6A8BD97" wp14:editId="24506CFB">
                <wp:simplePos x="0" y="0"/>
                <wp:positionH relativeFrom="column">
                  <wp:posOffset>4445</wp:posOffset>
                </wp:positionH>
                <wp:positionV relativeFrom="paragraph">
                  <wp:posOffset>386715</wp:posOffset>
                </wp:positionV>
                <wp:extent cx="6098540" cy="5181600"/>
                <wp:effectExtent l="0" t="0" r="16510" b="19050"/>
                <wp:wrapTopAndBottom/>
                <wp:docPr id="5" name="テキスト ボック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518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7B25F" w14:textId="77777777" w:rsidR="00FB12E9" w:rsidRPr="00FB12E9" w:rsidRDefault="00FB12E9" w:rsidP="00FB12E9">
                            <w:pPr>
                              <w:tabs>
                                <w:tab w:val="num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bCs/>
                                <w:lang w:val="en-US"/>
                              </w:rPr>
                              <w:t xml:space="preserve">The objective of this work item is to specify NR RRM further enhancement requirements for REL-17 </w:t>
                            </w:r>
                          </w:p>
                          <w:p w14:paraId="0062A3F5" w14:textId="77777777" w:rsidR="00FB12E9" w:rsidRPr="00FB12E9" w:rsidRDefault="00FB12E9" w:rsidP="00FB12E9">
                            <w:pPr>
                              <w:tabs>
                                <w:tab w:val="num" w:pos="21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textAlignment w:val="baseline"/>
                              <w:rPr>
                                <w:rFonts w:eastAsia="SimSun"/>
                                <w:bCs/>
                                <w:lang w:val="en-US"/>
                              </w:rPr>
                            </w:pPr>
                          </w:p>
                          <w:p w14:paraId="63389F61" w14:textId="77777777" w:rsidR="00FB12E9" w:rsidRPr="00FB12E9" w:rsidRDefault="00FB12E9" w:rsidP="00FB12E9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bCs/>
                                <w:kern w:val="24"/>
                              </w:rPr>
                            </w:pPr>
                            <w:r w:rsidRPr="00FB12E9">
                              <w:rPr>
                                <w:rFonts w:eastAsia="SimSun"/>
                                <w:bCs/>
                                <w:kern w:val="24"/>
                              </w:rPr>
                              <w:t>SRS antenna port switching [RAN4]</w:t>
                            </w:r>
                          </w:p>
                          <w:p w14:paraId="0E4740FB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RRM requirement for SRS antenna port switching, e.g.</w:t>
                            </w:r>
                          </w:p>
                          <w:p w14:paraId="5E949EE5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Interruption requirement</w:t>
                            </w:r>
                          </w:p>
                          <w:p w14:paraId="06A09C80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Potential impact on other RRM requirements</w:t>
                            </w:r>
                          </w:p>
                          <w:p w14:paraId="5AA07DCA" w14:textId="77777777" w:rsidR="00FB12E9" w:rsidRPr="00FB12E9" w:rsidRDefault="00FB12E9" w:rsidP="00FB12E9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bCs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bCs/>
                                <w:kern w:val="24"/>
                              </w:rPr>
                              <w:t>HO with PSCell [RAN4]</w:t>
                            </w:r>
                          </w:p>
                          <w:p w14:paraId="5A069D6D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Determine the scenarios for HO with PSCell for which RRM requirements are to be specified</w:t>
                            </w:r>
                          </w:p>
                          <w:p w14:paraId="4AD23FC8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from NR SA to EN-DC</w:t>
                            </w:r>
                          </w:p>
                          <w:p w14:paraId="7EE5A5AF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from EN-DC to EN-DC</w:t>
                            </w:r>
                          </w:p>
                          <w:p w14:paraId="4B121619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from NE-DC to NE-DC</w:t>
                            </w:r>
                          </w:p>
                          <w:p w14:paraId="0FE689BD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from NR-DC to NR-DC</w:t>
                            </w:r>
                          </w:p>
                          <w:p w14:paraId="1A3EC42C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Study the UE behavior for HO with PSCell</w:t>
                            </w:r>
                          </w:p>
                          <w:p w14:paraId="74F87B69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Existing requirements for HO and PSCell addition as baseline</w:t>
                            </w:r>
                          </w:p>
                          <w:p w14:paraId="7BA36A85" w14:textId="77777777" w:rsidR="00FB12E9" w:rsidRPr="00FB12E9" w:rsidRDefault="00FB12E9" w:rsidP="00FB12E9">
                            <w:pPr>
                              <w:numPr>
                                <w:ilvl w:val="2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Timeline and interaction between HO and PSCell addition</w:t>
                            </w:r>
                          </w:p>
                          <w:p w14:paraId="473A686D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 xml:space="preserve"> Specify RRM requirements for HO with PSCell based on agreed UE behavior</w:t>
                            </w:r>
                          </w:p>
                          <w:p w14:paraId="26C4FE08" w14:textId="77777777" w:rsidR="00FB12E9" w:rsidRPr="00FB12E9" w:rsidRDefault="00FB12E9" w:rsidP="00FB12E9">
                            <w:pPr>
                              <w:numPr>
                                <w:ilvl w:val="0"/>
                                <w:numId w:val="3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bCs/>
                                <w:kern w:val="24"/>
                              </w:rPr>
                            </w:pPr>
                            <w:r w:rsidRPr="00FB12E9">
                              <w:rPr>
                                <w:rFonts w:eastAsia="SimSun"/>
                                <w:bCs/>
                                <w:kern w:val="24"/>
                              </w:rPr>
                              <w:t>PUCCH SCell activation/deactivation [RAN4]</w:t>
                            </w:r>
                          </w:p>
                          <w:p w14:paraId="6E5249FA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SCell Activation Delay Requirement for Deactivated PUCCH SCell (including valid TA and invalid TA)</w:t>
                            </w:r>
                          </w:p>
                          <w:p w14:paraId="65ECEA30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SCell Activation Delay Requirement for Deactivated PUCCH SCell with Multiple SCells (including valid TA and invalid TA)</w:t>
                            </w:r>
                          </w:p>
                          <w:p w14:paraId="4CE122B5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SCell Deactivation Delay Requirement for Activated PUCCH SCell</w:t>
                            </w:r>
                          </w:p>
                          <w:p w14:paraId="73FD497A" w14:textId="77777777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  <w:r w:rsidRPr="00FB12E9"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  <w:t>Specify SCell Deactivation Delay Requirement for Activated PUCCH SCell with Multiple SCells.</w:t>
                            </w:r>
                          </w:p>
                          <w:p w14:paraId="4B19797A" w14:textId="17DA861D" w:rsidR="00FB12E9" w:rsidRPr="00FB12E9" w:rsidRDefault="00FB12E9" w:rsidP="00FB12E9">
                            <w:pPr>
                              <w:numPr>
                                <w:ilvl w:val="1"/>
                                <w:numId w:val="3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textAlignment w:val="baseline"/>
                              <w:rPr>
                                <w:rFonts w:eastAsia="SimSun"/>
                                <w:kern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A8BD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.35pt;margin-top:30.45pt;width:480.2pt;height:408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">
                <v:textbox>
                  <w:txbxContent>
                    <w:p w14:paraId="3557B25F" w14:textId="77777777" w:rsidR="00FB12E9" w:rsidRPr="00FB12E9" w:rsidRDefault="00FB12E9" w:rsidP="00FB12E9">
                      <w:pPr>
                        <w:tabs>
                          <w:tab w:val="num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SimSun"/>
                          <w:bCs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bCs/>
                          <w:lang w:val="en-US"/>
                        </w:rPr>
                        <w:t xml:space="preserve">The objective of this work item is to specify NR RRM further enhancement requirements for REL-17 </w:t>
                      </w:r>
                    </w:p>
                    <w:p w14:paraId="0062A3F5" w14:textId="77777777" w:rsidR="00FB12E9" w:rsidRPr="00FB12E9" w:rsidRDefault="00FB12E9" w:rsidP="00FB12E9">
                      <w:pPr>
                        <w:tabs>
                          <w:tab w:val="num" w:pos="216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both"/>
                        <w:textAlignment w:val="baseline"/>
                        <w:rPr>
                          <w:rFonts w:eastAsia="SimSun"/>
                          <w:bCs/>
                          <w:lang w:val="en-US"/>
                        </w:rPr>
                      </w:pPr>
                    </w:p>
                    <w:p w14:paraId="63389F61" w14:textId="77777777" w:rsidR="00FB12E9" w:rsidRPr="00FB12E9" w:rsidRDefault="00FB12E9" w:rsidP="00FB12E9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bCs/>
                          <w:kern w:val="24"/>
                        </w:rPr>
                      </w:pPr>
                      <w:r w:rsidRPr="00FB12E9">
                        <w:rPr>
                          <w:rFonts w:eastAsia="SimSun"/>
                          <w:bCs/>
                          <w:kern w:val="24"/>
                        </w:rPr>
                        <w:t>SRS antenna port switching [RAN4]</w:t>
                      </w:r>
                    </w:p>
                    <w:p w14:paraId="0E4740FB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RRM requirement for SRS antenna port switching, e.g.</w:t>
                      </w:r>
                    </w:p>
                    <w:p w14:paraId="5E949EE5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Interruption requirement</w:t>
                      </w:r>
                    </w:p>
                    <w:p w14:paraId="06A09C80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Potential impact on other RRM requirements</w:t>
                      </w:r>
                    </w:p>
                    <w:p w14:paraId="5AA07DCA" w14:textId="77777777" w:rsidR="00FB12E9" w:rsidRPr="00FB12E9" w:rsidRDefault="00FB12E9" w:rsidP="00FB12E9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bCs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bCs/>
                          <w:kern w:val="24"/>
                        </w:rPr>
                        <w:t>HO with PSCell [RAN4]</w:t>
                      </w:r>
                    </w:p>
                    <w:p w14:paraId="5A069D6D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Determine the scenarios for HO with PSCell for which RRM requirements are to be specified</w:t>
                      </w:r>
                    </w:p>
                    <w:p w14:paraId="4AD23FC8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from NR SA to EN-DC</w:t>
                      </w:r>
                    </w:p>
                    <w:p w14:paraId="7EE5A5AF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from EN-DC to EN-DC</w:t>
                      </w:r>
                    </w:p>
                    <w:p w14:paraId="4B121619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from NE-DC to NE-DC</w:t>
                      </w:r>
                    </w:p>
                    <w:p w14:paraId="0FE689BD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from NR-DC to NR-DC</w:t>
                      </w:r>
                    </w:p>
                    <w:p w14:paraId="1A3EC42C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Study the UE behavior for HO with PSCell</w:t>
                      </w:r>
                    </w:p>
                    <w:p w14:paraId="74F87B69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Existing requirements for HO and PSCell addition as baseline</w:t>
                      </w:r>
                    </w:p>
                    <w:p w14:paraId="7BA36A85" w14:textId="77777777" w:rsidR="00FB12E9" w:rsidRPr="00FB12E9" w:rsidRDefault="00FB12E9" w:rsidP="00FB12E9">
                      <w:pPr>
                        <w:numPr>
                          <w:ilvl w:val="2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Timeline and interaction between HO and PSCell addition</w:t>
                      </w:r>
                    </w:p>
                    <w:p w14:paraId="473A686D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 xml:space="preserve"> Specify RRM requirements for HO with PSCell based on agreed UE behavior</w:t>
                      </w:r>
                    </w:p>
                    <w:p w14:paraId="26C4FE08" w14:textId="77777777" w:rsidR="00FB12E9" w:rsidRPr="00FB12E9" w:rsidRDefault="00FB12E9" w:rsidP="00FB12E9">
                      <w:pPr>
                        <w:numPr>
                          <w:ilvl w:val="0"/>
                          <w:numId w:val="3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bCs/>
                          <w:kern w:val="24"/>
                        </w:rPr>
                      </w:pPr>
                      <w:r w:rsidRPr="00FB12E9">
                        <w:rPr>
                          <w:rFonts w:eastAsia="SimSun"/>
                          <w:bCs/>
                          <w:kern w:val="24"/>
                        </w:rPr>
                        <w:t>PUCCH SCell activation/deactivation [RAN4]</w:t>
                      </w:r>
                    </w:p>
                    <w:p w14:paraId="6E5249FA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SCell Activation Delay Requirement for Deactivated PUCCH SCell (including valid TA and invalid TA)</w:t>
                      </w:r>
                    </w:p>
                    <w:p w14:paraId="65ECEA30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SCell Activation Delay Requirement for Deactivated PUCCH SCell with Multiple SCells (including valid TA and invalid TA)</w:t>
                      </w:r>
                    </w:p>
                    <w:p w14:paraId="4CE122B5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SCell Deactivation Delay Requirement for Activated PUCCH SCell</w:t>
                      </w:r>
                    </w:p>
                    <w:p w14:paraId="73FD497A" w14:textId="77777777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  <w:r w:rsidRPr="00FB12E9">
                        <w:rPr>
                          <w:rFonts w:eastAsia="SimSun"/>
                          <w:kern w:val="24"/>
                          <w:lang w:val="en-US"/>
                        </w:rPr>
                        <w:t>Specify SCell Deactivation Delay Requirement for Activated PUCCH SCell with Multiple SCells.</w:t>
                      </w:r>
                    </w:p>
                    <w:p w14:paraId="4B19797A" w14:textId="17DA861D" w:rsidR="00FB12E9" w:rsidRPr="00FB12E9" w:rsidRDefault="00FB12E9" w:rsidP="00FB12E9">
                      <w:pPr>
                        <w:numPr>
                          <w:ilvl w:val="1"/>
                          <w:numId w:val="3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textAlignment w:val="baseline"/>
                        <w:rPr>
                          <w:rFonts w:eastAsia="SimSun"/>
                          <w:kern w:val="24"/>
                          <w:lang w:val="en-US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AF5E4D">
        <w:rPr>
          <w:lang w:eastAsia="ja-JP"/>
        </w:rPr>
        <w:t xml:space="preserve">At the </w:t>
      </w:r>
      <w:r>
        <w:rPr>
          <w:rFonts w:hint="eastAsia"/>
          <w:lang w:eastAsia="ja-JP"/>
        </w:rPr>
        <w:t xml:space="preserve">RAN #89e meeting, </w:t>
      </w:r>
      <w:r>
        <w:rPr>
          <w:lang w:eastAsia="ja-JP"/>
        </w:rPr>
        <w:t>three new topics of Rel-17 NR RRM further enhancement are approved [1]. The objective of core part WI as follows:</w:t>
      </w:r>
    </w:p>
    <w:p w14:paraId="0DC0A542" w14:textId="36DDFC3D" w:rsidR="00CB1FCB" w:rsidRPr="00BB0BDD" w:rsidRDefault="00FB12E9" w:rsidP="006354A8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focus on the 3</w:t>
      </w:r>
      <w:r w:rsidRPr="00FB12E9">
        <w:rPr>
          <w:rFonts w:hint="eastAsia"/>
          <w:vertAlign w:val="superscript"/>
          <w:lang w:eastAsia="ja-JP"/>
        </w:rPr>
        <w:t>rd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topic of </w:t>
      </w:r>
      <w:r w:rsidRPr="00FB12E9">
        <w:rPr>
          <w:rFonts w:eastAsia="SimSun"/>
          <w:bCs/>
          <w:kern w:val="24"/>
        </w:rPr>
        <w:t>PUCCH SCell activation/deactivation</w:t>
      </w:r>
      <w:r>
        <w:rPr>
          <w:rFonts w:eastAsia="SimSun"/>
          <w:bCs/>
          <w:kern w:val="24"/>
        </w:rPr>
        <w:t xml:space="preserve"> and </w:t>
      </w:r>
      <w:r w:rsidR="00E33A13">
        <w:rPr>
          <w:rFonts w:eastAsia="SimSun"/>
          <w:bCs/>
          <w:kern w:val="24"/>
        </w:rPr>
        <w:t>provide our view</w:t>
      </w:r>
      <w:r w:rsidR="00F33BBB">
        <w:rPr>
          <w:rFonts w:eastAsia="SimSun"/>
          <w:bCs/>
          <w:kern w:val="24"/>
        </w:rPr>
        <w:t>.</w:t>
      </w:r>
    </w:p>
    <w:p w14:paraId="41C15003" w14:textId="7F91A669" w:rsidR="007F2E80" w:rsidRDefault="00BB0BDD" w:rsidP="00B90595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03876D7A" w14:textId="5DFCA71F" w:rsidR="00E33A13" w:rsidRDefault="00E33A13" w:rsidP="00542487">
      <w:pPr>
        <w:jc w:val="both"/>
        <w:rPr>
          <w:rFonts w:eastAsia="SimSun"/>
          <w:kern w:val="24"/>
          <w:lang w:val="en-US"/>
        </w:rPr>
      </w:pPr>
      <w:r>
        <w:rPr>
          <w:rFonts w:hint="eastAsia"/>
          <w:lang w:eastAsia="ja-JP"/>
        </w:rPr>
        <w:t xml:space="preserve">According to TS 36.133, </w:t>
      </w:r>
      <w:r w:rsidR="004E7629">
        <w:rPr>
          <w:rFonts w:eastAsia="SimSun"/>
          <w:kern w:val="24"/>
          <w:lang w:val="en-US"/>
        </w:rPr>
        <w:t>SCell Activation delay requirement for d</w:t>
      </w:r>
      <w:r w:rsidRPr="00FB12E9">
        <w:rPr>
          <w:rFonts w:eastAsia="SimSun"/>
          <w:kern w:val="24"/>
          <w:lang w:val="en-US"/>
        </w:rPr>
        <w:t>eactivated PUCCH SCell</w:t>
      </w:r>
      <w:r>
        <w:rPr>
          <w:rFonts w:eastAsia="SimSun"/>
          <w:kern w:val="24"/>
          <w:lang w:val="en-US"/>
        </w:rPr>
        <w:t xml:space="preserve"> i</w:t>
      </w:r>
      <w:r w:rsidR="004E7629">
        <w:rPr>
          <w:rFonts w:eastAsia="SimSun"/>
          <w:kern w:val="24"/>
          <w:lang w:val="en-US"/>
        </w:rPr>
        <w:t xml:space="preserve">s specified based on the SCell </w:t>
      </w:r>
      <w:r w:rsidR="004E7629">
        <w:rPr>
          <w:rFonts w:eastAsiaTheme="minorEastAsia" w:hint="eastAsia"/>
          <w:kern w:val="24"/>
          <w:lang w:val="en-US" w:eastAsia="ja-JP"/>
        </w:rPr>
        <w:t>a</w:t>
      </w:r>
      <w:r w:rsidR="004E7629">
        <w:rPr>
          <w:rFonts w:eastAsia="SimSun"/>
          <w:kern w:val="24"/>
          <w:lang w:val="en-US"/>
        </w:rPr>
        <w:t>ctivation d</w:t>
      </w:r>
      <w:r>
        <w:rPr>
          <w:rFonts w:eastAsia="SimSun"/>
          <w:kern w:val="24"/>
          <w:lang w:val="en-US"/>
        </w:rPr>
        <w:t>elay requirement for</w:t>
      </w:r>
      <w:r w:rsidR="004E7629">
        <w:rPr>
          <w:rFonts w:eastAsia="SimSun"/>
          <w:kern w:val="24"/>
          <w:lang w:val="en-US"/>
        </w:rPr>
        <w:t xml:space="preserve"> d</w:t>
      </w:r>
      <w:r w:rsidR="00542487">
        <w:rPr>
          <w:rFonts w:eastAsia="SimSun"/>
          <w:kern w:val="24"/>
          <w:lang w:val="en-US"/>
        </w:rPr>
        <w:t>eactivated SCell</w:t>
      </w:r>
      <w:r w:rsidR="004E7629">
        <w:rPr>
          <w:rFonts w:eastAsia="SimSun"/>
          <w:kern w:val="24"/>
          <w:lang w:val="en-US"/>
        </w:rPr>
        <w:t xml:space="preserve"> with single SCell case and with multiple Scells case</w:t>
      </w:r>
      <w:r>
        <w:rPr>
          <w:rFonts w:eastAsia="SimSun"/>
          <w:kern w:val="24"/>
          <w:lang w:val="en-US"/>
        </w:rPr>
        <w:t>. For the SCell with valid TA</w:t>
      </w:r>
      <w:r w:rsidR="00542487">
        <w:rPr>
          <w:rFonts w:eastAsia="SimSun"/>
          <w:kern w:val="24"/>
          <w:lang w:val="en-US"/>
        </w:rPr>
        <w:t>,</w:t>
      </w:r>
      <w:r>
        <w:rPr>
          <w:rFonts w:eastAsia="SimSun"/>
          <w:kern w:val="24"/>
          <w:lang w:val="en-US"/>
        </w:rPr>
        <w:t xml:space="preserve"> the </w:t>
      </w:r>
      <w:r w:rsidR="00542487">
        <w:rPr>
          <w:rFonts w:eastAsia="SimSun"/>
          <w:kern w:val="24"/>
          <w:lang w:val="en-US"/>
        </w:rPr>
        <w:t xml:space="preserve">activation delay </w:t>
      </w:r>
      <w:r>
        <w:rPr>
          <w:rFonts w:eastAsia="SimSun"/>
          <w:kern w:val="24"/>
          <w:lang w:val="en-US"/>
        </w:rPr>
        <w:t>re</w:t>
      </w:r>
      <w:r w:rsidR="00542487">
        <w:rPr>
          <w:rFonts w:eastAsia="SimSun"/>
          <w:kern w:val="24"/>
          <w:lang w:val="en-US"/>
        </w:rPr>
        <w:t xml:space="preserve">quirement is same between normal SCell and PUCCH SCell. On the other </w:t>
      </w:r>
      <w:r w:rsidR="00542487">
        <w:rPr>
          <w:rFonts w:eastAsia="SimSun"/>
          <w:kern w:val="24"/>
          <w:lang w:val="en-US"/>
        </w:rPr>
        <w:lastRenderedPageBreak/>
        <w:t>hand for the SCell with invalid TA, the activation delay requirement for deactivated PUCCH SCell is rela</w:t>
      </w:r>
      <w:r w:rsidR="004E7629">
        <w:rPr>
          <w:rFonts w:eastAsia="SimSun"/>
          <w:kern w:val="24"/>
          <w:lang w:val="en-US"/>
        </w:rPr>
        <w:t>xed by considering TA alignment</w:t>
      </w:r>
      <w:r w:rsidR="00542487">
        <w:rPr>
          <w:rFonts w:eastAsia="SimSun"/>
          <w:kern w:val="24"/>
          <w:lang w:val="en-US"/>
        </w:rPr>
        <w:t xml:space="preserve"> time. For NR, the same manner should be applied and relaxation factor should be reconsidered.</w:t>
      </w:r>
    </w:p>
    <w:p w14:paraId="256186A2" w14:textId="0BB4786D" w:rsidR="00542487" w:rsidRDefault="00DF654D" w:rsidP="00542487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  <w:lang w:val="en-US"/>
        </w:rPr>
        <w:t>View</w:t>
      </w:r>
      <w:r w:rsidR="00542487" w:rsidRPr="002D0F19">
        <w:rPr>
          <w:rFonts w:eastAsia="SimSun"/>
          <w:b/>
          <w:kern w:val="24"/>
          <w:lang w:val="en-US"/>
        </w:rPr>
        <w:t xml:space="preserve"> 1: For NR, the same manner</w:t>
      </w:r>
      <w:r w:rsidR="004E7629">
        <w:rPr>
          <w:rFonts w:eastAsia="SimSun"/>
          <w:b/>
          <w:kern w:val="24"/>
          <w:lang w:val="en-US"/>
        </w:rPr>
        <w:t xml:space="preserve"> as LTE SCell activation delay r</w:t>
      </w:r>
      <w:r w:rsidR="002D0F19" w:rsidRPr="002D0F19">
        <w:rPr>
          <w:rFonts w:eastAsia="SimSun"/>
          <w:b/>
          <w:kern w:val="24"/>
          <w:lang w:val="en-US"/>
        </w:rPr>
        <w:t>eq</w:t>
      </w:r>
      <w:r w:rsidR="004E7629">
        <w:rPr>
          <w:rFonts w:eastAsia="SimSun"/>
          <w:b/>
          <w:kern w:val="24"/>
          <w:lang w:val="en-US"/>
        </w:rPr>
        <w:t>uirement for d</w:t>
      </w:r>
      <w:r w:rsidR="002D0F19" w:rsidRPr="002D0F19">
        <w:rPr>
          <w:rFonts w:eastAsia="SimSun"/>
          <w:b/>
          <w:kern w:val="24"/>
          <w:lang w:val="en-US"/>
        </w:rPr>
        <w:t>eactivated PUCCH SCell</w:t>
      </w:r>
      <w:r w:rsidR="00542487" w:rsidRPr="002D0F19">
        <w:rPr>
          <w:rFonts w:eastAsia="SimSun"/>
          <w:b/>
          <w:kern w:val="24"/>
          <w:lang w:val="en-US"/>
        </w:rPr>
        <w:t xml:space="preserve"> should be applied and relaxation factor should be reconsidered.</w:t>
      </w:r>
    </w:p>
    <w:p w14:paraId="60CE6AD7" w14:textId="6BC5024B" w:rsidR="002D0F19" w:rsidRDefault="00DF654D" w:rsidP="00542487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  <w:lang w:val="en-US"/>
        </w:rPr>
        <w:t>View</w:t>
      </w:r>
      <w:r w:rsidR="002D0F19">
        <w:rPr>
          <w:rFonts w:eastAsia="SimSun"/>
          <w:b/>
          <w:kern w:val="24"/>
          <w:lang w:val="en-US"/>
        </w:rPr>
        <w:t xml:space="preserve"> 2: </w:t>
      </w:r>
      <w:r w:rsidR="004E7629">
        <w:rPr>
          <w:rFonts w:eastAsia="SimSun"/>
          <w:b/>
          <w:kern w:val="24"/>
          <w:lang w:val="en-US"/>
        </w:rPr>
        <w:t>SCell activation delay requirement for d</w:t>
      </w:r>
      <w:r w:rsidR="002D0F19" w:rsidRPr="002D0F19">
        <w:rPr>
          <w:rFonts w:eastAsia="SimSun"/>
          <w:b/>
          <w:kern w:val="24"/>
          <w:lang w:val="en-US"/>
        </w:rPr>
        <w:t>eactivated PUCCH SCell</w:t>
      </w:r>
      <w:r w:rsidR="00D90546">
        <w:rPr>
          <w:rFonts w:eastAsia="SimSun"/>
          <w:b/>
          <w:kern w:val="24"/>
          <w:lang w:val="en-US"/>
        </w:rPr>
        <w:t xml:space="preserve"> with valid TA should</w:t>
      </w:r>
      <w:r w:rsidR="002D0F19">
        <w:rPr>
          <w:rFonts w:eastAsia="SimSun"/>
          <w:b/>
          <w:kern w:val="24"/>
          <w:lang w:val="en-US"/>
        </w:rPr>
        <w:t xml:space="preserve"> be same as that of </w:t>
      </w:r>
      <w:r w:rsidR="004E7629">
        <w:rPr>
          <w:rFonts w:eastAsia="SimSun"/>
          <w:b/>
          <w:kern w:val="24"/>
          <w:lang w:val="en-US"/>
        </w:rPr>
        <w:t>SCell activation delay r</w:t>
      </w:r>
      <w:r w:rsidR="002D0F19" w:rsidRPr="002D0F19">
        <w:rPr>
          <w:rFonts w:eastAsia="SimSun"/>
          <w:b/>
          <w:kern w:val="24"/>
          <w:lang w:val="en-US"/>
        </w:rPr>
        <w:t>e</w:t>
      </w:r>
      <w:r w:rsidR="004E7629">
        <w:rPr>
          <w:rFonts w:eastAsia="SimSun"/>
          <w:b/>
          <w:kern w:val="24"/>
          <w:lang w:val="en-US"/>
        </w:rPr>
        <w:t>quirement for d</w:t>
      </w:r>
      <w:r w:rsidR="002D0F19">
        <w:rPr>
          <w:rFonts w:eastAsia="SimSun"/>
          <w:b/>
          <w:kern w:val="24"/>
          <w:lang w:val="en-US"/>
        </w:rPr>
        <w:t xml:space="preserve">eactivated </w:t>
      </w:r>
      <w:r w:rsidR="002D0F19" w:rsidRPr="002D0F19">
        <w:rPr>
          <w:rFonts w:eastAsia="SimSun"/>
          <w:b/>
          <w:kern w:val="24"/>
          <w:lang w:val="en-US"/>
        </w:rPr>
        <w:t>SCell</w:t>
      </w:r>
      <w:r w:rsidR="004E7629">
        <w:rPr>
          <w:rFonts w:eastAsia="SimSun"/>
          <w:b/>
          <w:kern w:val="24"/>
          <w:lang w:val="en-US"/>
        </w:rPr>
        <w:t>.</w:t>
      </w:r>
    </w:p>
    <w:p w14:paraId="20297B51" w14:textId="174191A8" w:rsidR="002D0F19" w:rsidRDefault="002D0F19" w:rsidP="00542487">
      <w:pPr>
        <w:jc w:val="both"/>
        <w:rPr>
          <w:rFonts w:eastAsia="SimSun"/>
          <w:kern w:val="24"/>
          <w:lang w:val="en-US"/>
        </w:rPr>
      </w:pPr>
      <w:r w:rsidRPr="002D0F19">
        <w:rPr>
          <w:rFonts w:eastAsia="SimSun"/>
          <w:kern w:val="24"/>
          <w:lang w:val="en-US"/>
        </w:rPr>
        <w:t xml:space="preserve">In </w:t>
      </w:r>
      <w:r>
        <w:rPr>
          <w:rFonts w:eastAsia="SimSun"/>
          <w:kern w:val="24"/>
          <w:lang w:val="en-US"/>
        </w:rPr>
        <w:t xml:space="preserve">NR, </w:t>
      </w:r>
      <w:r w:rsidR="004E7629">
        <w:rPr>
          <w:rFonts w:eastAsia="SimSun"/>
          <w:kern w:val="24"/>
          <w:lang w:val="en-US"/>
        </w:rPr>
        <w:t>so far at least single SCell case, direct SCell a</w:t>
      </w:r>
      <w:r>
        <w:rPr>
          <w:rFonts w:eastAsia="SimSun"/>
          <w:kern w:val="24"/>
          <w:lang w:val="en-US"/>
        </w:rPr>
        <w:t xml:space="preserve">ctivation is introduced and </w:t>
      </w:r>
      <w:r w:rsidR="004E7629">
        <w:rPr>
          <w:rFonts w:eastAsia="SimSun"/>
          <w:kern w:val="24"/>
          <w:lang w:val="en-US"/>
        </w:rPr>
        <w:t>activation delay for direct SCell a</w:t>
      </w:r>
      <w:r w:rsidR="00D90546">
        <w:rPr>
          <w:rFonts w:eastAsia="SimSun"/>
          <w:kern w:val="24"/>
          <w:lang w:val="en-US"/>
        </w:rPr>
        <w:t>ctivation is saparately specified. Since the base delay requirement is saparately specified, the activation delay for deactivated PUCCH SCel</w:t>
      </w:r>
      <w:r w:rsidR="004E7629">
        <w:rPr>
          <w:rFonts w:eastAsia="SimSun"/>
          <w:kern w:val="24"/>
          <w:lang w:val="en-US"/>
        </w:rPr>
        <w:t>l with direct SCell a</w:t>
      </w:r>
      <w:r w:rsidR="00D90546">
        <w:rPr>
          <w:rFonts w:eastAsia="SimSun"/>
          <w:kern w:val="24"/>
          <w:lang w:val="en-US"/>
        </w:rPr>
        <w:t>ctivation should be also saparately specified.</w:t>
      </w:r>
    </w:p>
    <w:p w14:paraId="58F05528" w14:textId="7B330867" w:rsidR="00D90546" w:rsidRPr="00D90546" w:rsidRDefault="00DF654D" w:rsidP="00542487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  <w:lang w:val="en-US"/>
        </w:rPr>
        <w:t>View</w:t>
      </w:r>
      <w:r w:rsidR="00D90546" w:rsidRPr="00D90546">
        <w:rPr>
          <w:rFonts w:eastAsia="SimSun"/>
          <w:b/>
          <w:kern w:val="24"/>
          <w:lang w:val="en-US"/>
        </w:rPr>
        <w:t xml:space="preserve"> 3: Activation delay fo</w:t>
      </w:r>
      <w:r w:rsidR="004E7629">
        <w:rPr>
          <w:rFonts w:eastAsia="SimSun"/>
          <w:b/>
          <w:kern w:val="24"/>
          <w:lang w:val="en-US"/>
        </w:rPr>
        <w:t>r deactivated PUCCH SCell with direct SCell a</w:t>
      </w:r>
      <w:r w:rsidR="00D90546" w:rsidRPr="00D90546">
        <w:rPr>
          <w:rFonts w:eastAsia="SimSun"/>
          <w:b/>
          <w:kern w:val="24"/>
          <w:lang w:val="en-US"/>
        </w:rPr>
        <w:t>ctivation should be saparately specified.</w:t>
      </w:r>
    </w:p>
    <w:p w14:paraId="4FF00E5C" w14:textId="6DA090CF" w:rsidR="00D90546" w:rsidRDefault="004E7629" w:rsidP="00542487">
      <w:pPr>
        <w:jc w:val="both"/>
        <w:rPr>
          <w:lang w:eastAsia="ja-JP"/>
        </w:rPr>
      </w:pPr>
      <w:r>
        <w:rPr>
          <w:rFonts w:hint="eastAsia"/>
          <w:lang w:eastAsia="ja-JP"/>
        </w:rPr>
        <w:t>In addition, direct SCell a</w:t>
      </w:r>
      <w:r w:rsidR="00D90546">
        <w:rPr>
          <w:rFonts w:hint="eastAsia"/>
          <w:lang w:eastAsia="ja-JP"/>
        </w:rPr>
        <w:t>ctivation</w:t>
      </w:r>
      <w:r>
        <w:rPr>
          <w:lang w:eastAsia="ja-JP"/>
        </w:rPr>
        <w:t xml:space="preserve"> at SCell addition and at h</w:t>
      </w:r>
      <w:r w:rsidR="00D90546">
        <w:rPr>
          <w:lang w:eastAsia="ja-JP"/>
        </w:rPr>
        <w:t>andover are separately specified</w:t>
      </w:r>
      <w:r>
        <w:rPr>
          <w:lang w:eastAsia="ja-JP"/>
        </w:rPr>
        <w:t xml:space="preserve"> and the delay requirement for direct SCell activation at h</w:t>
      </w:r>
      <w:r w:rsidR="00D90546">
        <w:rPr>
          <w:lang w:eastAsia="ja-JP"/>
        </w:rPr>
        <w:t xml:space="preserve">andover </w:t>
      </w:r>
      <w:r w:rsidR="00D90546">
        <w:rPr>
          <w:rFonts w:hint="eastAsia"/>
          <w:lang w:eastAsia="ja-JP"/>
        </w:rPr>
        <w:t xml:space="preserve">includes TA alignment </w:t>
      </w:r>
      <w:r w:rsidR="00D90546">
        <w:rPr>
          <w:lang w:eastAsia="ja-JP"/>
        </w:rPr>
        <w:t xml:space="preserve">time. Therefore the invalid TA case for </w:t>
      </w:r>
      <w:r>
        <w:rPr>
          <w:rFonts w:hint="eastAsia"/>
          <w:lang w:eastAsia="ja-JP"/>
        </w:rPr>
        <w:t>direct SCell a</w:t>
      </w:r>
      <w:r w:rsidR="00D90546">
        <w:rPr>
          <w:rFonts w:hint="eastAsia"/>
          <w:lang w:eastAsia="ja-JP"/>
        </w:rPr>
        <w:t>ctivation</w:t>
      </w:r>
      <w:r>
        <w:rPr>
          <w:lang w:eastAsia="ja-JP"/>
        </w:rPr>
        <w:t xml:space="preserve"> at h</w:t>
      </w:r>
      <w:r w:rsidR="00D90546">
        <w:rPr>
          <w:lang w:eastAsia="ja-JP"/>
        </w:rPr>
        <w:t xml:space="preserve">andover </w:t>
      </w:r>
      <w:r>
        <w:rPr>
          <w:lang w:eastAsia="ja-JP"/>
        </w:rPr>
        <w:t xml:space="preserve">for PUCCH SCell </w:t>
      </w:r>
      <w:r w:rsidR="00D90546">
        <w:rPr>
          <w:lang w:eastAsia="ja-JP"/>
        </w:rPr>
        <w:t>should not need to be specified.</w:t>
      </w:r>
    </w:p>
    <w:p w14:paraId="0DE65B80" w14:textId="38F0749A" w:rsidR="00D90546" w:rsidRDefault="00DF654D" w:rsidP="00542487">
      <w:pPr>
        <w:jc w:val="both"/>
        <w:rPr>
          <w:b/>
          <w:lang w:eastAsia="ja-JP"/>
        </w:rPr>
      </w:pPr>
      <w:r>
        <w:rPr>
          <w:b/>
          <w:lang w:eastAsia="ja-JP"/>
        </w:rPr>
        <w:t>View</w:t>
      </w:r>
      <w:r w:rsidR="00D90546" w:rsidRPr="00D90546">
        <w:rPr>
          <w:b/>
          <w:lang w:eastAsia="ja-JP"/>
        </w:rPr>
        <w:t xml:space="preserve"> 4: Invalid TA case for </w:t>
      </w:r>
      <w:r w:rsidR="004E7629">
        <w:rPr>
          <w:rFonts w:hint="eastAsia"/>
          <w:b/>
          <w:lang w:eastAsia="ja-JP"/>
        </w:rPr>
        <w:t>direct SCell a</w:t>
      </w:r>
      <w:r w:rsidR="00D90546" w:rsidRPr="00D90546">
        <w:rPr>
          <w:rFonts w:hint="eastAsia"/>
          <w:b/>
          <w:lang w:eastAsia="ja-JP"/>
        </w:rPr>
        <w:t>ctivation</w:t>
      </w:r>
      <w:r w:rsidR="004E7629">
        <w:rPr>
          <w:b/>
          <w:lang w:eastAsia="ja-JP"/>
        </w:rPr>
        <w:t xml:space="preserve"> at h</w:t>
      </w:r>
      <w:r w:rsidR="00D90546" w:rsidRPr="00D90546">
        <w:rPr>
          <w:b/>
          <w:lang w:eastAsia="ja-JP"/>
        </w:rPr>
        <w:t>andover</w:t>
      </w:r>
      <w:r w:rsidR="004E7629">
        <w:rPr>
          <w:b/>
          <w:lang w:eastAsia="ja-JP"/>
        </w:rPr>
        <w:t>for PUCCH SCell</w:t>
      </w:r>
      <w:r w:rsidR="00D90546" w:rsidRPr="00D90546">
        <w:rPr>
          <w:b/>
          <w:lang w:eastAsia="ja-JP"/>
        </w:rPr>
        <w:t xml:space="preserve"> should not need to be specified.</w:t>
      </w:r>
    </w:p>
    <w:p w14:paraId="1323E13B" w14:textId="466642BE" w:rsidR="004E7629" w:rsidRDefault="004E7629" w:rsidP="00542487">
      <w:pPr>
        <w:jc w:val="both"/>
        <w:rPr>
          <w:lang w:eastAsia="ja-JP"/>
        </w:rPr>
      </w:pPr>
      <w:r w:rsidRPr="004E7629">
        <w:rPr>
          <w:lang w:eastAsia="ja-JP"/>
        </w:rPr>
        <w:t>For</w:t>
      </w:r>
      <w:r>
        <w:rPr>
          <w:lang w:eastAsia="ja-JP"/>
        </w:rPr>
        <w:t xml:space="preserve"> both SCell deactivation delay with single SCell and with </w:t>
      </w:r>
      <w:r w:rsidR="00A93D3C">
        <w:rPr>
          <w:lang w:eastAsia="ja-JP"/>
        </w:rPr>
        <w:t>multiple SCells, if there are no special reasons, the delay requirement should be same as that of for the normal SCell deactivation.</w:t>
      </w:r>
    </w:p>
    <w:p w14:paraId="5C1B5960" w14:textId="294A4904" w:rsidR="00A93D3C" w:rsidRPr="00A93D3C" w:rsidRDefault="00DF654D" w:rsidP="00542487">
      <w:pPr>
        <w:jc w:val="both"/>
        <w:rPr>
          <w:b/>
          <w:lang w:eastAsia="ja-JP"/>
        </w:rPr>
      </w:pPr>
      <w:r>
        <w:rPr>
          <w:b/>
          <w:lang w:eastAsia="ja-JP"/>
        </w:rPr>
        <w:t>View</w:t>
      </w:r>
      <w:r w:rsidR="00A93D3C" w:rsidRPr="00A93D3C">
        <w:rPr>
          <w:b/>
          <w:lang w:eastAsia="ja-JP"/>
        </w:rPr>
        <w:t xml:space="preserve"> 5: </w:t>
      </w:r>
      <w:r w:rsidR="00A93D3C">
        <w:rPr>
          <w:b/>
          <w:lang w:eastAsia="ja-JP"/>
        </w:rPr>
        <w:t>SCell deactivation delay requirement for a</w:t>
      </w:r>
      <w:r w:rsidR="00A93D3C" w:rsidRPr="00A93D3C">
        <w:rPr>
          <w:b/>
          <w:lang w:eastAsia="ja-JP"/>
        </w:rPr>
        <w:t>ctivated PUCCH SCell</w:t>
      </w:r>
      <w:r w:rsidR="00A93D3C">
        <w:rPr>
          <w:b/>
          <w:lang w:eastAsia="ja-JP"/>
        </w:rPr>
        <w:t xml:space="preserve"> should be same as that of for the normal SCell if there are no special reasons.</w:t>
      </w:r>
    </w:p>
    <w:p w14:paraId="5B9F65DA" w14:textId="41C99A04" w:rsidR="006C674B" w:rsidRDefault="00770473" w:rsidP="00B90595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4E09E42E" w:rsidR="007E02AD" w:rsidRDefault="008F10E2" w:rsidP="006354A8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A93D3C" w:rsidRPr="00A93D3C">
        <w:rPr>
          <w:lang w:eastAsia="ja-JP"/>
        </w:rPr>
        <w:t>PUCCH SCell Activation/Deactivation delay requirements</w:t>
      </w:r>
      <w:r w:rsidR="00BE6802">
        <w:rPr>
          <w:lang w:eastAsia="ja-JP"/>
        </w:rPr>
        <w:t>.</w:t>
      </w:r>
    </w:p>
    <w:p w14:paraId="0FAB109D" w14:textId="48261B81" w:rsidR="00A93D3C" w:rsidRDefault="00DF654D" w:rsidP="00A93D3C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  <w:lang w:val="en-US"/>
        </w:rPr>
        <w:t>VIew</w:t>
      </w:r>
      <w:r w:rsidR="00A93D3C" w:rsidRPr="002D0F19">
        <w:rPr>
          <w:rFonts w:eastAsia="SimSun"/>
          <w:b/>
          <w:kern w:val="24"/>
          <w:lang w:val="en-US"/>
        </w:rPr>
        <w:t xml:space="preserve"> 1: For NR, the same manner</w:t>
      </w:r>
      <w:r w:rsidR="00A93D3C">
        <w:rPr>
          <w:rFonts w:eastAsia="SimSun"/>
          <w:b/>
          <w:kern w:val="24"/>
          <w:lang w:val="en-US"/>
        </w:rPr>
        <w:t xml:space="preserve"> as LTE SCell activation delay r</w:t>
      </w:r>
      <w:r w:rsidR="00A93D3C" w:rsidRPr="002D0F19">
        <w:rPr>
          <w:rFonts w:eastAsia="SimSun"/>
          <w:b/>
          <w:kern w:val="24"/>
          <w:lang w:val="en-US"/>
        </w:rPr>
        <w:t>eq</w:t>
      </w:r>
      <w:r w:rsidR="00A93D3C">
        <w:rPr>
          <w:rFonts w:eastAsia="SimSun"/>
          <w:b/>
          <w:kern w:val="24"/>
          <w:lang w:val="en-US"/>
        </w:rPr>
        <w:t>uirement for d</w:t>
      </w:r>
      <w:r w:rsidR="00A93D3C" w:rsidRPr="002D0F19">
        <w:rPr>
          <w:rFonts w:eastAsia="SimSun"/>
          <w:b/>
          <w:kern w:val="24"/>
          <w:lang w:val="en-US"/>
        </w:rPr>
        <w:t>eactivated PUCCH SCell should be applied and relaxation factor should be reconsidered.</w:t>
      </w:r>
    </w:p>
    <w:p w14:paraId="30A90245" w14:textId="217D18D2" w:rsidR="00A93D3C" w:rsidRDefault="00DF654D" w:rsidP="00A93D3C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  <w:lang w:val="en-US"/>
        </w:rPr>
        <w:t>View</w:t>
      </w:r>
      <w:r w:rsidR="00A93D3C">
        <w:rPr>
          <w:rFonts w:eastAsia="SimSun"/>
          <w:b/>
          <w:kern w:val="24"/>
          <w:lang w:val="en-US"/>
        </w:rPr>
        <w:t xml:space="preserve"> 2: SCell activation delay requirement for d</w:t>
      </w:r>
      <w:r w:rsidR="00A93D3C" w:rsidRPr="002D0F19">
        <w:rPr>
          <w:rFonts w:eastAsia="SimSun"/>
          <w:b/>
          <w:kern w:val="24"/>
          <w:lang w:val="en-US"/>
        </w:rPr>
        <w:t>eactivated PUCCH SCell</w:t>
      </w:r>
      <w:r w:rsidR="00A93D3C">
        <w:rPr>
          <w:rFonts w:eastAsia="SimSun"/>
          <w:b/>
          <w:kern w:val="24"/>
          <w:lang w:val="en-US"/>
        </w:rPr>
        <w:t xml:space="preserve"> with valid TA should be same as that of SCell activation delay r</w:t>
      </w:r>
      <w:r w:rsidR="00A93D3C" w:rsidRPr="002D0F19">
        <w:rPr>
          <w:rFonts w:eastAsia="SimSun"/>
          <w:b/>
          <w:kern w:val="24"/>
          <w:lang w:val="en-US"/>
        </w:rPr>
        <w:t>e</w:t>
      </w:r>
      <w:r w:rsidR="00A93D3C">
        <w:rPr>
          <w:rFonts w:eastAsia="SimSun"/>
          <w:b/>
          <w:kern w:val="24"/>
          <w:lang w:val="en-US"/>
        </w:rPr>
        <w:t xml:space="preserve">quirement for deactivated </w:t>
      </w:r>
      <w:r w:rsidR="00A93D3C" w:rsidRPr="002D0F19">
        <w:rPr>
          <w:rFonts w:eastAsia="SimSun"/>
          <w:b/>
          <w:kern w:val="24"/>
          <w:lang w:val="en-US"/>
        </w:rPr>
        <w:t>SCell</w:t>
      </w:r>
      <w:r w:rsidR="00A93D3C">
        <w:rPr>
          <w:rFonts w:eastAsia="SimSun"/>
          <w:b/>
          <w:kern w:val="24"/>
          <w:lang w:val="en-US"/>
        </w:rPr>
        <w:t>.</w:t>
      </w:r>
    </w:p>
    <w:p w14:paraId="5BCC04C1" w14:textId="506C872D" w:rsidR="00A93D3C" w:rsidRPr="00D90546" w:rsidRDefault="00DF654D" w:rsidP="00A93D3C">
      <w:pPr>
        <w:jc w:val="both"/>
        <w:rPr>
          <w:rFonts w:eastAsia="SimSun"/>
          <w:b/>
          <w:kern w:val="24"/>
          <w:lang w:val="en-US"/>
        </w:rPr>
      </w:pPr>
      <w:r>
        <w:rPr>
          <w:rFonts w:eastAsia="SimSun"/>
          <w:b/>
          <w:kern w:val="24"/>
          <w:lang w:val="en-US"/>
        </w:rPr>
        <w:t>View</w:t>
      </w:r>
      <w:r w:rsidR="00A93D3C" w:rsidRPr="00D90546">
        <w:rPr>
          <w:rFonts w:eastAsia="SimSun"/>
          <w:b/>
          <w:kern w:val="24"/>
          <w:lang w:val="en-US"/>
        </w:rPr>
        <w:t xml:space="preserve"> 3: Activation delay fo</w:t>
      </w:r>
      <w:r w:rsidR="00A93D3C">
        <w:rPr>
          <w:rFonts w:eastAsia="SimSun"/>
          <w:b/>
          <w:kern w:val="24"/>
          <w:lang w:val="en-US"/>
        </w:rPr>
        <w:t>r deactivated PUCCH SCell with direct SCell a</w:t>
      </w:r>
      <w:r w:rsidR="00A93D3C" w:rsidRPr="00D90546">
        <w:rPr>
          <w:rFonts w:eastAsia="SimSun"/>
          <w:b/>
          <w:kern w:val="24"/>
          <w:lang w:val="en-US"/>
        </w:rPr>
        <w:t>ctivation should be saparately specified.</w:t>
      </w:r>
    </w:p>
    <w:p w14:paraId="5E540E0E" w14:textId="3F74BB7F" w:rsidR="00A93D3C" w:rsidRDefault="00DF654D" w:rsidP="00A93D3C">
      <w:pPr>
        <w:jc w:val="both"/>
        <w:rPr>
          <w:b/>
          <w:lang w:eastAsia="ja-JP"/>
        </w:rPr>
      </w:pPr>
      <w:r>
        <w:rPr>
          <w:b/>
          <w:lang w:val="en-US" w:eastAsia="ja-JP"/>
        </w:rPr>
        <w:t>View</w:t>
      </w:r>
      <w:r w:rsidR="00A93D3C" w:rsidRPr="00D90546">
        <w:rPr>
          <w:b/>
          <w:lang w:eastAsia="ja-JP"/>
        </w:rPr>
        <w:t xml:space="preserve"> 4: Invalid TA case for </w:t>
      </w:r>
      <w:r w:rsidR="00A93D3C">
        <w:rPr>
          <w:rFonts w:hint="eastAsia"/>
          <w:b/>
          <w:lang w:eastAsia="ja-JP"/>
        </w:rPr>
        <w:t>direct SCell a</w:t>
      </w:r>
      <w:r w:rsidR="00A93D3C" w:rsidRPr="00D90546">
        <w:rPr>
          <w:rFonts w:hint="eastAsia"/>
          <w:b/>
          <w:lang w:eastAsia="ja-JP"/>
        </w:rPr>
        <w:t>ctivation</w:t>
      </w:r>
      <w:r w:rsidR="00A93D3C">
        <w:rPr>
          <w:b/>
          <w:lang w:eastAsia="ja-JP"/>
        </w:rPr>
        <w:t xml:space="preserve"> at h</w:t>
      </w:r>
      <w:r w:rsidR="00A93D3C" w:rsidRPr="00D90546">
        <w:rPr>
          <w:b/>
          <w:lang w:eastAsia="ja-JP"/>
        </w:rPr>
        <w:t>andover</w:t>
      </w:r>
      <w:r w:rsidR="00A93D3C">
        <w:rPr>
          <w:b/>
          <w:lang w:eastAsia="ja-JP"/>
        </w:rPr>
        <w:t>for PUCCH SCell</w:t>
      </w:r>
      <w:r w:rsidR="00A93D3C" w:rsidRPr="00D90546">
        <w:rPr>
          <w:b/>
          <w:lang w:eastAsia="ja-JP"/>
        </w:rPr>
        <w:t xml:space="preserve"> should not need to be specified.</w:t>
      </w:r>
    </w:p>
    <w:p w14:paraId="6C8399AA" w14:textId="306BFDFB" w:rsidR="00A93D3C" w:rsidRPr="00A93D3C" w:rsidRDefault="00DF654D" w:rsidP="00A93D3C">
      <w:pPr>
        <w:jc w:val="both"/>
        <w:rPr>
          <w:b/>
          <w:lang w:eastAsia="ja-JP"/>
        </w:rPr>
      </w:pPr>
      <w:r>
        <w:rPr>
          <w:b/>
          <w:lang w:eastAsia="ja-JP"/>
        </w:rPr>
        <w:t>View</w:t>
      </w:r>
      <w:r w:rsidR="00A93D3C" w:rsidRPr="00A93D3C">
        <w:rPr>
          <w:b/>
          <w:lang w:eastAsia="ja-JP"/>
        </w:rPr>
        <w:t xml:space="preserve"> 5: </w:t>
      </w:r>
      <w:r w:rsidR="00A93D3C">
        <w:rPr>
          <w:b/>
          <w:lang w:eastAsia="ja-JP"/>
        </w:rPr>
        <w:t>SCell deactivation delay requirement for a</w:t>
      </w:r>
      <w:r w:rsidR="00A93D3C" w:rsidRPr="00A93D3C">
        <w:rPr>
          <w:b/>
          <w:lang w:eastAsia="ja-JP"/>
        </w:rPr>
        <w:t>ctivated PUCCH SCell</w:t>
      </w:r>
      <w:r w:rsidR="00A93D3C">
        <w:rPr>
          <w:b/>
          <w:lang w:eastAsia="ja-JP"/>
        </w:rPr>
        <w:t xml:space="preserve"> should be same as that of for the normal SCell if there are no special reasons.</w:t>
      </w:r>
    </w:p>
    <w:p w14:paraId="7CF87B45" w14:textId="6DDEFFC5" w:rsidR="009D1BE4" w:rsidRDefault="009D1BE4" w:rsidP="006354A8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71E4C7B4" w14:textId="7043B9AA" w:rsidR="00E4502A" w:rsidRPr="00CB1FCB" w:rsidRDefault="00BB0BDD" w:rsidP="00A93D3C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A93D3C">
        <w:rPr>
          <w:rFonts w:eastAsia="Malgun Gothic"/>
          <w:lang w:eastAsia="ko-KR"/>
        </w:rPr>
        <w:t>RP-202053</w:t>
      </w:r>
      <w:r w:rsidR="00E436FE">
        <w:rPr>
          <w:rFonts w:eastAsia="Malgun Gothic"/>
          <w:lang w:eastAsia="ko-KR"/>
        </w:rPr>
        <w:t xml:space="preserve">, </w:t>
      </w:r>
      <w:r w:rsidR="00A93D3C" w:rsidRPr="00A93D3C">
        <w:rPr>
          <w:rFonts w:eastAsia="Malgun Gothic"/>
          <w:lang w:eastAsia="ko-KR"/>
        </w:rPr>
        <w:t>Apple, Intel</w:t>
      </w:r>
      <w:r w:rsidR="00B061B3">
        <w:rPr>
          <w:rFonts w:eastAsia="Malgun Gothic"/>
          <w:lang w:eastAsia="ko-KR"/>
        </w:rPr>
        <w:t>, “</w:t>
      </w:r>
      <w:r w:rsidR="00A93D3C" w:rsidRPr="00A93D3C">
        <w:rPr>
          <w:rFonts w:eastAsia="Malgun Gothic"/>
          <w:lang w:eastAsia="ko-KR"/>
        </w:rPr>
        <w:tab/>
        <w:t>WID of REL-17 NR RRM further enhancement</w:t>
      </w:r>
      <w:r w:rsidR="00B061B3">
        <w:rPr>
          <w:rFonts w:eastAsia="Malgun Gothic"/>
          <w:lang w:eastAsia="ko-KR"/>
        </w:rPr>
        <w:t>”.</w:t>
      </w:r>
      <w:bookmarkEnd w:id="0"/>
    </w:p>
    <w:sectPr w:rsidR="00E4502A" w:rsidRPr="00CB1FCB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1A050" w14:textId="77777777" w:rsidR="00D04482" w:rsidRDefault="00D04482">
      <w:r>
        <w:separator/>
      </w:r>
    </w:p>
  </w:endnote>
  <w:endnote w:type="continuationSeparator" w:id="0">
    <w:p w14:paraId="037245E4" w14:textId="77777777" w:rsidR="00D04482" w:rsidRDefault="00D04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6F7C11" w14:textId="77777777" w:rsidR="00D04482" w:rsidRDefault="00D04482">
      <w:r>
        <w:separator/>
      </w:r>
    </w:p>
  </w:footnote>
  <w:footnote w:type="continuationSeparator" w:id="0">
    <w:p w14:paraId="10E2BB52" w14:textId="77777777" w:rsidR="00D04482" w:rsidRDefault="00D04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6236"/>
    <w:multiLevelType w:val="hybridMultilevel"/>
    <w:tmpl w:val="E744A5EC"/>
    <w:lvl w:ilvl="0" w:tplc="F874FA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084E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5EC6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B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1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EF0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32D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007E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CE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530C3"/>
    <w:multiLevelType w:val="hybridMultilevel"/>
    <w:tmpl w:val="AE2EC9C6"/>
    <w:lvl w:ilvl="0" w:tplc="6D4213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686AA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F0A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5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2237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1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EA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6A3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68F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947290"/>
    <w:multiLevelType w:val="hybridMultilevel"/>
    <w:tmpl w:val="9E129C6C"/>
    <w:lvl w:ilvl="0" w:tplc="594640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6C58A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40D2C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4317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CB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7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66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9400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E6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2900FD"/>
    <w:multiLevelType w:val="hybridMultilevel"/>
    <w:tmpl w:val="4E104F84"/>
    <w:lvl w:ilvl="0" w:tplc="0770D1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CC9E2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5C04E4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50B8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BE6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08CC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2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82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88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9059AD"/>
    <w:multiLevelType w:val="hybridMultilevel"/>
    <w:tmpl w:val="094AAA72"/>
    <w:lvl w:ilvl="0" w:tplc="63A87D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BDE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E21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6C4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0DF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8CA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0FD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A2F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0D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954D4C"/>
    <w:multiLevelType w:val="hybridMultilevel"/>
    <w:tmpl w:val="3F6C6068"/>
    <w:lvl w:ilvl="0" w:tplc="10DE7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6E1B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547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B0F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0E2D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62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0E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58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D8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BC136E"/>
    <w:multiLevelType w:val="hybridMultilevel"/>
    <w:tmpl w:val="2F261538"/>
    <w:lvl w:ilvl="0" w:tplc="7D3AB8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AC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02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E02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A9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8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2C94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06C5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40435"/>
    <w:multiLevelType w:val="hybridMultilevel"/>
    <w:tmpl w:val="12EA144C"/>
    <w:lvl w:ilvl="0" w:tplc="0B503D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22B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A5C5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BE41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545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2E24C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CA1F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8632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E6A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E34F0C"/>
    <w:multiLevelType w:val="hybridMultilevel"/>
    <w:tmpl w:val="81844118"/>
    <w:lvl w:ilvl="0" w:tplc="ACC0A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D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625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AE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4CC9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6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49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44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4E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8C7B86"/>
    <w:multiLevelType w:val="hybridMultilevel"/>
    <w:tmpl w:val="2676CBCC"/>
    <w:lvl w:ilvl="0" w:tplc="E18A0A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302316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2EE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C4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AAC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EE7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07F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066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C66D5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299E3EEA"/>
    <w:multiLevelType w:val="hybridMultilevel"/>
    <w:tmpl w:val="B170B14E"/>
    <w:lvl w:ilvl="0" w:tplc="B2480E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7E7384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41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434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C7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B48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789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EE5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2B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8B46E9"/>
    <w:multiLevelType w:val="hybridMultilevel"/>
    <w:tmpl w:val="3AB814D8"/>
    <w:lvl w:ilvl="0" w:tplc="FC92FF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1629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C0FF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033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0F4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C4B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F68E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D2D7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844C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5931856"/>
    <w:multiLevelType w:val="hybridMultilevel"/>
    <w:tmpl w:val="81263806"/>
    <w:lvl w:ilvl="0" w:tplc="D09A5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789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F8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1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58E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EE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C6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AD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A19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964301"/>
    <w:multiLevelType w:val="hybridMultilevel"/>
    <w:tmpl w:val="90E07ACC"/>
    <w:lvl w:ilvl="0" w:tplc="5CBCF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AF3BA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CC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EE4E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7C5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C5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63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859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A3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2253BFA"/>
    <w:multiLevelType w:val="hybridMultilevel"/>
    <w:tmpl w:val="5226D480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CECB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973779"/>
    <w:multiLevelType w:val="hybridMultilevel"/>
    <w:tmpl w:val="9F3064CE"/>
    <w:lvl w:ilvl="0" w:tplc="984C24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24E540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520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E2E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7AC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2079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0CB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E25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D81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58D702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 w15:restartNumberingAfterBreak="0">
    <w:nsid w:val="45AC0EE6"/>
    <w:multiLevelType w:val="hybridMultilevel"/>
    <w:tmpl w:val="A6209C7C"/>
    <w:lvl w:ilvl="0" w:tplc="E3EC9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121130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EB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582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55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0E0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FEE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65B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0B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7CE5EA0"/>
    <w:multiLevelType w:val="hybridMultilevel"/>
    <w:tmpl w:val="B03C8BA8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A0E4DCE"/>
    <w:multiLevelType w:val="hybridMultilevel"/>
    <w:tmpl w:val="1EAE4634"/>
    <w:lvl w:ilvl="0" w:tplc="CAE423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8A796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A9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868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08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0065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4DA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EC6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67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03266C7"/>
    <w:multiLevelType w:val="hybridMultilevel"/>
    <w:tmpl w:val="34F027A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CC6AE3"/>
    <w:multiLevelType w:val="multilevel"/>
    <w:tmpl w:val="49AEF0D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56B10BBA"/>
    <w:multiLevelType w:val="hybridMultilevel"/>
    <w:tmpl w:val="FDFC344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A4D13CE"/>
    <w:multiLevelType w:val="hybridMultilevel"/>
    <w:tmpl w:val="01881660"/>
    <w:lvl w:ilvl="0" w:tplc="B3FC6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607986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24C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1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8EEF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34A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08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383A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01D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BFC283D"/>
    <w:multiLevelType w:val="hybridMultilevel"/>
    <w:tmpl w:val="EF8090C4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C4F157A"/>
    <w:multiLevelType w:val="hybridMultilevel"/>
    <w:tmpl w:val="4D309BE8"/>
    <w:lvl w:ilvl="0" w:tplc="A600DF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08DC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20EE9E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DEDC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D223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AEF5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036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CB0F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428F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BEC17D0"/>
    <w:multiLevelType w:val="hybridMultilevel"/>
    <w:tmpl w:val="657A637C"/>
    <w:lvl w:ilvl="0" w:tplc="C9B49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4849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2082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C49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E4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C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5E5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4EF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E06717"/>
    <w:multiLevelType w:val="hybridMultilevel"/>
    <w:tmpl w:val="6286358C"/>
    <w:lvl w:ilvl="0" w:tplc="9344FF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96170E">
      <w:start w:val="1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01D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CB88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368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EF0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20B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CA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806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FB82C5B"/>
    <w:multiLevelType w:val="hybridMultilevel"/>
    <w:tmpl w:val="C25E0414"/>
    <w:lvl w:ilvl="0" w:tplc="D6B0A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8ADBA">
      <w:start w:val="1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EF1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6D0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043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0FC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1E2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F84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2A9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ED46048"/>
    <w:multiLevelType w:val="hybridMultilevel"/>
    <w:tmpl w:val="FEBE8406"/>
    <w:lvl w:ilvl="0" w:tplc="374849A8">
      <w:start w:val="183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EF847F6"/>
    <w:multiLevelType w:val="hybridMultilevel"/>
    <w:tmpl w:val="CF22F1E2"/>
    <w:lvl w:ilvl="0" w:tplc="25627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E2E91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86F4C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267B3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587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C88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0CC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846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EE6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7"/>
  </w:num>
  <w:num w:numId="3">
    <w:abstractNumId w:val="6"/>
  </w:num>
  <w:num w:numId="4">
    <w:abstractNumId w:val="16"/>
  </w:num>
  <w:num w:numId="5">
    <w:abstractNumId w:val="15"/>
  </w:num>
  <w:num w:numId="6">
    <w:abstractNumId w:val="10"/>
  </w:num>
  <w:num w:numId="7">
    <w:abstractNumId w:val="14"/>
  </w:num>
  <w:num w:numId="8">
    <w:abstractNumId w:val="30"/>
  </w:num>
  <w:num w:numId="9">
    <w:abstractNumId w:val="3"/>
  </w:num>
  <w:num w:numId="10">
    <w:abstractNumId w:val="21"/>
  </w:num>
  <w:num w:numId="11">
    <w:abstractNumId w:val="29"/>
  </w:num>
  <w:num w:numId="12">
    <w:abstractNumId w:val="27"/>
  </w:num>
  <w:num w:numId="13">
    <w:abstractNumId w:val="13"/>
  </w:num>
  <w:num w:numId="14">
    <w:abstractNumId w:val="22"/>
  </w:num>
  <w:num w:numId="15">
    <w:abstractNumId w:val="32"/>
  </w:num>
  <w:num w:numId="16">
    <w:abstractNumId w:val="23"/>
  </w:num>
  <w:num w:numId="17">
    <w:abstractNumId w:val="25"/>
  </w:num>
  <w:num w:numId="18">
    <w:abstractNumId w:val="33"/>
  </w:num>
  <w:num w:numId="19">
    <w:abstractNumId w:val="9"/>
  </w:num>
  <w:num w:numId="20">
    <w:abstractNumId w:val="26"/>
  </w:num>
  <w:num w:numId="21">
    <w:abstractNumId w:val="5"/>
  </w:num>
  <w:num w:numId="22">
    <w:abstractNumId w:val="1"/>
  </w:num>
  <w:num w:numId="23">
    <w:abstractNumId w:val="4"/>
  </w:num>
  <w:num w:numId="24">
    <w:abstractNumId w:val="19"/>
  </w:num>
  <w:num w:numId="25">
    <w:abstractNumId w:val="12"/>
  </w:num>
  <w:num w:numId="26">
    <w:abstractNumId w:val="0"/>
  </w:num>
  <w:num w:numId="27">
    <w:abstractNumId w:val="2"/>
  </w:num>
  <w:num w:numId="28">
    <w:abstractNumId w:val="28"/>
  </w:num>
  <w:num w:numId="29">
    <w:abstractNumId w:val="18"/>
  </w:num>
  <w:num w:numId="30">
    <w:abstractNumId w:val="20"/>
  </w:num>
  <w:num w:numId="31">
    <w:abstractNumId w:val="31"/>
  </w:num>
  <w:num w:numId="32">
    <w:abstractNumId w:val="11"/>
  </w:num>
  <w:num w:numId="33">
    <w:abstractNumId w:val="8"/>
  </w:num>
  <w:num w:numId="3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BF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5905"/>
    <w:rsid w:val="000266A0"/>
    <w:rsid w:val="00030379"/>
    <w:rsid w:val="00030E6C"/>
    <w:rsid w:val="0003154D"/>
    <w:rsid w:val="00031C1D"/>
    <w:rsid w:val="0003248B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6E44"/>
    <w:rsid w:val="000B733F"/>
    <w:rsid w:val="000C082C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18D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0F7E86"/>
    <w:rsid w:val="0010127A"/>
    <w:rsid w:val="00103B38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5505"/>
    <w:rsid w:val="00152C08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2E62"/>
    <w:rsid w:val="00313F7E"/>
    <w:rsid w:val="003140D7"/>
    <w:rsid w:val="00324944"/>
    <w:rsid w:val="00324C0D"/>
    <w:rsid w:val="003253ED"/>
    <w:rsid w:val="00331476"/>
    <w:rsid w:val="00332112"/>
    <w:rsid w:val="00332DD7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61B4"/>
    <w:rsid w:val="00436D4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1"/>
    <w:rsid w:val="004553B9"/>
    <w:rsid w:val="0046402B"/>
    <w:rsid w:val="004645B3"/>
    <w:rsid w:val="00465F13"/>
    <w:rsid w:val="0046699D"/>
    <w:rsid w:val="004704E5"/>
    <w:rsid w:val="004759C8"/>
    <w:rsid w:val="00480616"/>
    <w:rsid w:val="0048134C"/>
    <w:rsid w:val="004824CE"/>
    <w:rsid w:val="004828C3"/>
    <w:rsid w:val="00485DDA"/>
    <w:rsid w:val="00490611"/>
    <w:rsid w:val="004912EB"/>
    <w:rsid w:val="0049156D"/>
    <w:rsid w:val="00497049"/>
    <w:rsid w:val="00497809"/>
    <w:rsid w:val="004A035D"/>
    <w:rsid w:val="004A0D35"/>
    <w:rsid w:val="004A17C7"/>
    <w:rsid w:val="004A41BD"/>
    <w:rsid w:val="004A4E6C"/>
    <w:rsid w:val="004A4F25"/>
    <w:rsid w:val="004A782C"/>
    <w:rsid w:val="004A7ADF"/>
    <w:rsid w:val="004B103C"/>
    <w:rsid w:val="004B1EF8"/>
    <w:rsid w:val="004B5CEC"/>
    <w:rsid w:val="004B693D"/>
    <w:rsid w:val="004B7715"/>
    <w:rsid w:val="004B7C86"/>
    <w:rsid w:val="004C1C7C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E7629"/>
    <w:rsid w:val="004E798E"/>
    <w:rsid w:val="004F09C1"/>
    <w:rsid w:val="004F2F68"/>
    <w:rsid w:val="004F6299"/>
    <w:rsid w:val="004F7A3D"/>
    <w:rsid w:val="005044B5"/>
    <w:rsid w:val="00505026"/>
    <w:rsid w:val="00505BFA"/>
    <w:rsid w:val="005060C0"/>
    <w:rsid w:val="00507F71"/>
    <w:rsid w:val="0051034C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2487"/>
    <w:rsid w:val="00544702"/>
    <w:rsid w:val="005479F5"/>
    <w:rsid w:val="00547D36"/>
    <w:rsid w:val="00550BCC"/>
    <w:rsid w:val="00551B83"/>
    <w:rsid w:val="005558CF"/>
    <w:rsid w:val="00556E1D"/>
    <w:rsid w:val="00556F07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587B"/>
    <w:rsid w:val="005B653A"/>
    <w:rsid w:val="005B7115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6A89"/>
    <w:rsid w:val="005D6D26"/>
    <w:rsid w:val="005D761F"/>
    <w:rsid w:val="005E4119"/>
    <w:rsid w:val="005F4A7E"/>
    <w:rsid w:val="005F5E51"/>
    <w:rsid w:val="005F6F42"/>
    <w:rsid w:val="00600AD8"/>
    <w:rsid w:val="00600C7E"/>
    <w:rsid w:val="00603C1C"/>
    <w:rsid w:val="00604EDB"/>
    <w:rsid w:val="00610D3E"/>
    <w:rsid w:val="00612402"/>
    <w:rsid w:val="0061646C"/>
    <w:rsid w:val="00621109"/>
    <w:rsid w:val="006216A8"/>
    <w:rsid w:val="006235EE"/>
    <w:rsid w:val="0062498C"/>
    <w:rsid w:val="006258A2"/>
    <w:rsid w:val="006301BA"/>
    <w:rsid w:val="00634095"/>
    <w:rsid w:val="006354A8"/>
    <w:rsid w:val="006362FF"/>
    <w:rsid w:val="006416FA"/>
    <w:rsid w:val="00641CD2"/>
    <w:rsid w:val="00642564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AB0"/>
    <w:rsid w:val="00664C27"/>
    <w:rsid w:val="006670DA"/>
    <w:rsid w:val="00670916"/>
    <w:rsid w:val="00671E20"/>
    <w:rsid w:val="00673BA4"/>
    <w:rsid w:val="00674961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B74"/>
    <w:rsid w:val="006C3095"/>
    <w:rsid w:val="006C5AA6"/>
    <w:rsid w:val="006C672B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2B4E"/>
    <w:rsid w:val="006F2BE0"/>
    <w:rsid w:val="006F3AB2"/>
    <w:rsid w:val="006F5898"/>
    <w:rsid w:val="006F7AD5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982"/>
    <w:rsid w:val="007307BC"/>
    <w:rsid w:val="00732A9C"/>
    <w:rsid w:val="007366B9"/>
    <w:rsid w:val="00736F21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57484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9526E"/>
    <w:rsid w:val="00796FC6"/>
    <w:rsid w:val="007A17CA"/>
    <w:rsid w:val="007A28DC"/>
    <w:rsid w:val="007A446F"/>
    <w:rsid w:val="007A52C4"/>
    <w:rsid w:val="007A6272"/>
    <w:rsid w:val="007A667F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11E3"/>
    <w:rsid w:val="007C2B61"/>
    <w:rsid w:val="007C3B6C"/>
    <w:rsid w:val="007C3C41"/>
    <w:rsid w:val="007C742F"/>
    <w:rsid w:val="007C772F"/>
    <w:rsid w:val="007D2044"/>
    <w:rsid w:val="007D4E54"/>
    <w:rsid w:val="007D5A9E"/>
    <w:rsid w:val="007D6048"/>
    <w:rsid w:val="007D6C01"/>
    <w:rsid w:val="007E02AD"/>
    <w:rsid w:val="007E1F3B"/>
    <w:rsid w:val="007E1FF2"/>
    <w:rsid w:val="007E4809"/>
    <w:rsid w:val="007E56D8"/>
    <w:rsid w:val="007E5CFE"/>
    <w:rsid w:val="007F015A"/>
    <w:rsid w:val="007F0E1E"/>
    <w:rsid w:val="007F13F5"/>
    <w:rsid w:val="007F182F"/>
    <w:rsid w:val="007F2E80"/>
    <w:rsid w:val="007F39F4"/>
    <w:rsid w:val="007F42D6"/>
    <w:rsid w:val="007F4EDC"/>
    <w:rsid w:val="007F628B"/>
    <w:rsid w:val="007F62EA"/>
    <w:rsid w:val="007F6311"/>
    <w:rsid w:val="007F700C"/>
    <w:rsid w:val="007F7E57"/>
    <w:rsid w:val="008002C6"/>
    <w:rsid w:val="00801967"/>
    <w:rsid w:val="0080248E"/>
    <w:rsid w:val="008072FF"/>
    <w:rsid w:val="0080788A"/>
    <w:rsid w:val="0081046D"/>
    <w:rsid w:val="00810FB0"/>
    <w:rsid w:val="0081689A"/>
    <w:rsid w:val="00821FE2"/>
    <w:rsid w:val="0082247A"/>
    <w:rsid w:val="008240E1"/>
    <w:rsid w:val="0082583A"/>
    <w:rsid w:val="00826532"/>
    <w:rsid w:val="0083000A"/>
    <w:rsid w:val="008322D6"/>
    <w:rsid w:val="0083389F"/>
    <w:rsid w:val="00835C3C"/>
    <w:rsid w:val="00835EAB"/>
    <w:rsid w:val="00836C44"/>
    <w:rsid w:val="00840540"/>
    <w:rsid w:val="00842B4F"/>
    <w:rsid w:val="00842CF5"/>
    <w:rsid w:val="00843B8B"/>
    <w:rsid w:val="00850D05"/>
    <w:rsid w:val="008510F1"/>
    <w:rsid w:val="0085170E"/>
    <w:rsid w:val="00853D2E"/>
    <w:rsid w:val="00853D81"/>
    <w:rsid w:val="0085456F"/>
    <w:rsid w:val="00855508"/>
    <w:rsid w:val="008556A6"/>
    <w:rsid w:val="00861537"/>
    <w:rsid w:val="00861E44"/>
    <w:rsid w:val="008627A1"/>
    <w:rsid w:val="008634C4"/>
    <w:rsid w:val="00863AFE"/>
    <w:rsid w:val="00863EBB"/>
    <w:rsid w:val="00866314"/>
    <w:rsid w:val="008671F5"/>
    <w:rsid w:val="00871645"/>
    <w:rsid w:val="00872512"/>
    <w:rsid w:val="008730D9"/>
    <w:rsid w:val="00874266"/>
    <w:rsid w:val="00874FE0"/>
    <w:rsid w:val="00875CB4"/>
    <w:rsid w:val="008764E7"/>
    <w:rsid w:val="008822AA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314F"/>
    <w:rsid w:val="008E4239"/>
    <w:rsid w:val="008E4A88"/>
    <w:rsid w:val="008E4FC9"/>
    <w:rsid w:val="008E715E"/>
    <w:rsid w:val="008F10E2"/>
    <w:rsid w:val="008F2C5A"/>
    <w:rsid w:val="008F616D"/>
    <w:rsid w:val="008F6413"/>
    <w:rsid w:val="008F64D1"/>
    <w:rsid w:val="008F68CF"/>
    <w:rsid w:val="008F6DE8"/>
    <w:rsid w:val="008F7D93"/>
    <w:rsid w:val="0090028C"/>
    <w:rsid w:val="009023FF"/>
    <w:rsid w:val="00902528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182B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380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55F3"/>
    <w:rsid w:val="00955D91"/>
    <w:rsid w:val="0095748C"/>
    <w:rsid w:val="0096100C"/>
    <w:rsid w:val="0096268B"/>
    <w:rsid w:val="00965EC6"/>
    <w:rsid w:val="00966889"/>
    <w:rsid w:val="0096741E"/>
    <w:rsid w:val="009701F2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A2280"/>
    <w:rsid w:val="009A2C6C"/>
    <w:rsid w:val="009A63D1"/>
    <w:rsid w:val="009B1D86"/>
    <w:rsid w:val="009B22A6"/>
    <w:rsid w:val="009B2CB0"/>
    <w:rsid w:val="009B39E0"/>
    <w:rsid w:val="009B48F1"/>
    <w:rsid w:val="009B5F0E"/>
    <w:rsid w:val="009B6CC1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07C99"/>
    <w:rsid w:val="00A126D8"/>
    <w:rsid w:val="00A17573"/>
    <w:rsid w:val="00A23256"/>
    <w:rsid w:val="00A24295"/>
    <w:rsid w:val="00A27CFA"/>
    <w:rsid w:val="00A32840"/>
    <w:rsid w:val="00A33FD3"/>
    <w:rsid w:val="00A34818"/>
    <w:rsid w:val="00A35A6B"/>
    <w:rsid w:val="00A35E34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F72"/>
    <w:rsid w:val="00A67244"/>
    <w:rsid w:val="00A67CA1"/>
    <w:rsid w:val="00A712A2"/>
    <w:rsid w:val="00A72864"/>
    <w:rsid w:val="00A73A6E"/>
    <w:rsid w:val="00A73DDE"/>
    <w:rsid w:val="00A75A43"/>
    <w:rsid w:val="00A77306"/>
    <w:rsid w:val="00A81045"/>
    <w:rsid w:val="00A81933"/>
    <w:rsid w:val="00A81B15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5D95"/>
    <w:rsid w:val="00B15E24"/>
    <w:rsid w:val="00B16291"/>
    <w:rsid w:val="00B17B1B"/>
    <w:rsid w:val="00B17D14"/>
    <w:rsid w:val="00B221C6"/>
    <w:rsid w:val="00B22E92"/>
    <w:rsid w:val="00B244B6"/>
    <w:rsid w:val="00B26074"/>
    <w:rsid w:val="00B260AF"/>
    <w:rsid w:val="00B26F30"/>
    <w:rsid w:val="00B30F2A"/>
    <w:rsid w:val="00B31FB5"/>
    <w:rsid w:val="00B3223D"/>
    <w:rsid w:val="00B34988"/>
    <w:rsid w:val="00B3698F"/>
    <w:rsid w:val="00B37377"/>
    <w:rsid w:val="00B406C1"/>
    <w:rsid w:val="00B42372"/>
    <w:rsid w:val="00B42C7A"/>
    <w:rsid w:val="00B44009"/>
    <w:rsid w:val="00B463E3"/>
    <w:rsid w:val="00B47B48"/>
    <w:rsid w:val="00B50390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7ECE"/>
    <w:rsid w:val="00B90595"/>
    <w:rsid w:val="00B925DD"/>
    <w:rsid w:val="00B92FAA"/>
    <w:rsid w:val="00B95A46"/>
    <w:rsid w:val="00B9622D"/>
    <w:rsid w:val="00BA1D66"/>
    <w:rsid w:val="00BA3A11"/>
    <w:rsid w:val="00BA6765"/>
    <w:rsid w:val="00BA7374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5BF3"/>
    <w:rsid w:val="00BC7FED"/>
    <w:rsid w:val="00BD14EA"/>
    <w:rsid w:val="00BD15F5"/>
    <w:rsid w:val="00BD493B"/>
    <w:rsid w:val="00BD5789"/>
    <w:rsid w:val="00BD6762"/>
    <w:rsid w:val="00BD7B79"/>
    <w:rsid w:val="00BD7BC3"/>
    <w:rsid w:val="00BE1672"/>
    <w:rsid w:val="00BE2B5A"/>
    <w:rsid w:val="00BE2BFC"/>
    <w:rsid w:val="00BE48B6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73F7"/>
    <w:rsid w:val="00BF7F29"/>
    <w:rsid w:val="00BF7F3A"/>
    <w:rsid w:val="00C03792"/>
    <w:rsid w:val="00C040A1"/>
    <w:rsid w:val="00C04118"/>
    <w:rsid w:val="00C04C16"/>
    <w:rsid w:val="00C0547C"/>
    <w:rsid w:val="00C05A3E"/>
    <w:rsid w:val="00C07A28"/>
    <w:rsid w:val="00C16EAA"/>
    <w:rsid w:val="00C179D8"/>
    <w:rsid w:val="00C20409"/>
    <w:rsid w:val="00C224B9"/>
    <w:rsid w:val="00C23D2D"/>
    <w:rsid w:val="00C26212"/>
    <w:rsid w:val="00C26EEE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5EE3"/>
    <w:rsid w:val="00CD03C9"/>
    <w:rsid w:val="00CD2A32"/>
    <w:rsid w:val="00CD4DC8"/>
    <w:rsid w:val="00CD6473"/>
    <w:rsid w:val="00CD6C7E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2961"/>
    <w:rsid w:val="00D262B4"/>
    <w:rsid w:val="00D264AA"/>
    <w:rsid w:val="00D30122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D6E"/>
    <w:rsid w:val="00D50DBD"/>
    <w:rsid w:val="00D520E4"/>
    <w:rsid w:val="00D526A5"/>
    <w:rsid w:val="00D53BFB"/>
    <w:rsid w:val="00D5415B"/>
    <w:rsid w:val="00D55AF6"/>
    <w:rsid w:val="00D55F77"/>
    <w:rsid w:val="00D5652F"/>
    <w:rsid w:val="00D575F4"/>
    <w:rsid w:val="00D57DFA"/>
    <w:rsid w:val="00D57FF1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C68"/>
    <w:rsid w:val="00D86058"/>
    <w:rsid w:val="00D87062"/>
    <w:rsid w:val="00D90132"/>
    <w:rsid w:val="00D90546"/>
    <w:rsid w:val="00D9135B"/>
    <w:rsid w:val="00D915EA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2037"/>
    <w:rsid w:val="00DC39A9"/>
    <w:rsid w:val="00DC53E7"/>
    <w:rsid w:val="00DC6C94"/>
    <w:rsid w:val="00DC756C"/>
    <w:rsid w:val="00DD06E0"/>
    <w:rsid w:val="00DD0C2C"/>
    <w:rsid w:val="00DD0DB3"/>
    <w:rsid w:val="00DD495D"/>
    <w:rsid w:val="00DD576B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64D0"/>
    <w:rsid w:val="00E06B0C"/>
    <w:rsid w:val="00E07B9A"/>
    <w:rsid w:val="00E113D6"/>
    <w:rsid w:val="00E15F57"/>
    <w:rsid w:val="00E1627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02F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186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748F"/>
    <w:rsid w:val="00F27581"/>
    <w:rsid w:val="00F27D61"/>
    <w:rsid w:val="00F30B22"/>
    <w:rsid w:val="00F30DEE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E5"/>
    <w:rsid w:val="00F43104"/>
    <w:rsid w:val="00F44A61"/>
    <w:rsid w:val="00F44B2A"/>
    <w:rsid w:val="00F4734D"/>
    <w:rsid w:val="00F47599"/>
    <w:rsid w:val="00F47D81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384F"/>
    <w:rsid w:val="00F9707F"/>
    <w:rsid w:val="00FA0423"/>
    <w:rsid w:val="00FA191B"/>
    <w:rsid w:val="00FA2208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3030"/>
    <w:rsid w:val="00FF4D6B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D3C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3524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NTTドコモ03</cp:lastModifiedBy>
  <cp:revision>12</cp:revision>
  <cp:lastPrinted>2017-04-28T05:57:00Z</cp:lastPrinted>
  <dcterms:created xsi:type="dcterms:W3CDTF">2020-08-06T23:51:00Z</dcterms:created>
  <dcterms:modified xsi:type="dcterms:W3CDTF">2020-10-23T10:40:00Z</dcterms:modified>
</cp:coreProperties>
</file>